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674FF" w14:textId="458D95A2" w:rsidR="006B2F86" w:rsidRDefault="00D16A0E" w:rsidP="00E71FC3">
      <w:pPr>
        <w:pStyle w:val="NoSpacing"/>
      </w:pPr>
      <w:r>
        <w:rPr>
          <w:u w:val="single"/>
        </w:rPr>
        <w:t>Agnes POT</w:t>
      </w:r>
      <w:r>
        <w:t xml:space="preserve">   </w:t>
      </w:r>
      <w:proofErr w:type="gramStart"/>
      <w:r>
        <w:t xml:space="preserve">   (</w:t>
      </w:r>
      <w:proofErr w:type="gramEnd"/>
      <w:r>
        <w:t>fl.1409)</w:t>
      </w:r>
    </w:p>
    <w:p w14:paraId="63B24AE8" w14:textId="28302B28" w:rsidR="00D16A0E" w:rsidRDefault="00D16A0E" w:rsidP="00E71FC3">
      <w:pPr>
        <w:pStyle w:val="NoSpacing"/>
      </w:pPr>
      <w:r>
        <w:t>of Canterbury.</w:t>
      </w:r>
    </w:p>
    <w:p w14:paraId="5AF4762C" w14:textId="6F664B40" w:rsidR="00D16A0E" w:rsidRDefault="00D16A0E" w:rsidP="00E71FC3">
      <w:pPr>
        <w:pStyle w:val="NoSpacing"/>
      </w:pPr>
    </w:p>
    <w:p w14:paraId="4261CB37" w14:textId="3CBDC549" w:rsidR="00D16A0E" w:rsidRDefault="00D16A0E" w:rsidP="00E71FC3">
      <w:pPr>
        <w:pStyle w:val="NoSpacing"/>
      </w:pPr>
    </w:p>
    <w:p w14:paraId="57466639" w14:textId="18E60E79" w:rsidR="00D16A0E" w:rsidRDefault="00D16A0E" w:rsidP="00E71FC3">
      <w:pPr>
        <w:pStyle w:val="NoSpacing"/>
      </w:pPr>
      <w:r>
        <w:t>Daughter of Robert Pot.   (Cowper p.138)</w:t>
      </w:r>
    </w:p>
    <w:p w14:paraId="4CC5F52C" w14:textId="2AABC0DF" w:rsidR="00D16A0E" w:rsidRDefault="00D16A0E" w:rsidP="00E71FC3">
      <w:pPr>
        <w:pStyle w:val="NoSpacing"/>
      </w:pPr>
      <w:r>
        <w:t>= William Mere, draper(q.v.).   (ibid.)</w:t>
      </w:r>
    </w:p>
    <w:p w14:paraId="1A12F9EA" w14:textId="650A43BF" w:rsidR="00D16A0E" w:rsidRDefault="00D16A0E" w:rsidP="00E71FC3">
      <w:pPr>
        <w:pStyle w:val="NoSpacing"/>
      </w:pPr>
    </w:p>
    <w:p w14:paraId="55D5EA00" w14:textId="0A7EE642" w:rsidR="00D16A0E" w:rsidRDefault="00D16A0E" w:rsidP="00E71FC3">
      <w:pPr>
        <w:pStyle w:val="NoSpacing"/>
      </w:pPr>
    </w:p>
    <w:p w14:paraId="415426CD" w14:textId="0705C059" w:rsidR="00D16A0E" w:rsidRPr="00D16A0E" w:rsidRDefault="00D16A0E" w:rsidP="00E71FC3">
      <w:pPr>
        <w:pStyle w:val="NoSpacing"/>
      </w:pPr>
      <w:r>
        <w:t>5 September 2018</w:t>
      </w:r>
      <w:bookmarkStart w:id="0" w:name="_GoBack"/>
      <w:bookmarkEnd w:id="0"/>
    </w:p>
    <w:sectPr w:rsidR="00D16A0E" w:rsidRPr="00D16A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5478A" w14:textId="77777777" w:rsidR="00D16A0E" w:rsidRDefault="00D16A0E" w:rsidP="00E71FC3">
      <w:pPr>
        <w:spacing w:after="0" w:line="240" w:lineRule="auto"/>
      </w:pPr>
      <w:r>
        <w:separator/>
      </w:r>
    </w:p>
  </w:endnote>
  <w:endnote w:type="continuationSeparator" w:id="0">
    <w:p w14:paraId="3EEC1DF6" w14:textId="77777777" w:rsidR="00D16A0E" w:rsidRDefault="00D16A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63A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32B1A" w14:textId="77777777" w:rsidR="00D16A0E" w:rsidRDefault="00D16A0E" w:rsidP="00E71FC3">
      <w:pPr>
        <w:spacing w:after="0" w:line="240" w:lineRule="auto"/>
      </w:pPr>
      <w:r>
        <w:separator/>
      </w:r>
    </w:p>
  </w:footnote>
  <w:footnote w:type="continuationSeparator" w:id="0">
    <w:p w14:paraId="146BDED4" w14:textId="77777777" w:rsidR="00D16A0E" w:rsidRDefault="00D16A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A0E"/>
    <w:rsid w:val="001A7C09"/>
    <w:rsid w:val="00577BD5"/>
    <w:rsid w:val="00656CBA"/>
    <w:rsid w:val="006A1F77"/>
    <w:rsid w:val="00733BE7"/>
    <w:rsid w:val="00AB52E8"/>
    <w:rsid w:val="00B16D3F"/>
    <w:rsid w:val="00BB41AC"/>
    <w:rsid w:val="00D16A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CF4D1"/>
  <w15:chartTrackingRefBased/>
  <w15:docId w15:val="{57A45CA6-95E9-40F3-BD0E-87C5FEDE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2018-09-05T20:52:00Z</dcterms:created>
  <dcterms:modified xsi:type="dcterms:W3CDTF">2018-09-05T20:53:00Z</dcterms:modified>
</cp:coreProperties>
</file>